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D1" w:rsidRDefault="003611D1" w:rsidP="00AE6ED3">
      <w:pPr>
        <w:widowControl w:val="0"/>
        <w:jc w:val="center"/>
        <w:rPr>
          <w:sz w:val="28"/>
          <w:szCs w:val="28"/>
        </w:rPr>
      </w:pPr>
      <w:r w:rsidRPr="0075201D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ыселковский р-н (герб)14" style="width:57.75pt;height:1in;visibility:visible">
            <v:imagedata r:id="rId4" o:title=""/>
          </v:shape>
        </w:pict>
      </w: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СОВЕТ МУНИЦИПАЛЬНОГО ОБРАЗОВАНИЯ</w:t>
      </w: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Очередная ХХ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-я сессия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созыва</w:t>
      </w: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3611D1" w:rsidRDefault="003611D1" w:rsidP="00AE6ED3">
      <w:pPr>
        <w:rPr>
          <w:sz w:val="28"/>
          <w:szCs w:val="28"/>
        </w:rPr>
      </w:pPr>
    </w:p>
    <w:p w:rsidR="003611D1" w:rsidRDefault="003611D1" w:rsidP="00AE6ED3">
      <w:pPr>
        <w:jc w:val="both"/>
        <w:rPr>
          <w:sz w:val="28"/>
          <w:szCs w:val="28"/>
        </w:rPr>
      </w:pPr>
      <w:r>
        <w:rPr>
          <w:sz w:val="28"/>
          <w:szCs w:val="28"/>
        </w:rPr>
        <w:t>от 2 августа  2018 года                                                                                № 1-232</w:t>
      </w:r>
    </w:p>
    <w:p w:rsidR="003611D1" w:rsidRDefault="003611D1" w:rsidP="00AE6ED3">
      <w:pPr>
        <w:jc w:val="center"/>
        <w:rPr>
          <w:sz w:val="28"/>
          <w:szCs w:val="28"/>
        </w:rPr>
      </w:pPr>
    </w:p>
    <w:p w:rsidR="003611D1" w:rsidRDefault="003611D1" w:rsidP="00AE6ED3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3611D1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Pr="00BF3059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Pr="00BF3059" w:rsidRDefault="003611D1" w:rsidP="00AE6ED3">
      <w:pPr>
        <w:widowControl w:val="0"/>
        <w:jc w:val="center"/>
        <w:rPr>
          <w:sz w:val="28"/>
          <w:szCs w:val="28"/>
        </w:rPr>
      </w:pPr>
    </w:p>
    <w:p w:rsidR="003611D1" w:rsidRDefault="003611D1" w:rsidP="00AE6E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муниципального </w:t>
      </w:r>
    </w:p>
    <w:p w:rsidR="003611D1" w:rsidRDefault="003611D1" w:rsidP="00AE6E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Выселковский район от 12 декабря 2017 года № 1-193  </w:t>
      </w:r>
    </w:p>
    <w:p w:rsidR="003611D1" w:rsidRDefault="003611D1" w:rsidP="00AE6ED3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муниципального образования Выселковский район на 2018 год  и на плановый период 2019 и 2020 годов»</w:t>
      </w:r>
    </w:p>
    <w:p w:rsidR="003611D1" w:rsidRDefault="003611D1" w:rsidP="00AE6ED3">
      <w:pPr>
        <w:pStyle w:val="PlainText"/>
        <w:rPr>
          <w:rFonts w:ascii="Times New Roman" w:hAnsi="Times New Roman"/>
          <w:sz w:val="28"/>
          <w:szCs w:val="28"/>
        </w:rPr>
      </w:pPr>
    </w:p>
    <w:p w:rsidR="003611D1" w:rsidRPr="00BF3059" w:rsidRDefault="003611D1" w:rsidP="00AE6ED3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3611D1" w:rsidRPr="00BF3059" w:rsidRDefault="003611D1" w:rsidP="00AE6ED3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3611D1" w:rsidRDefault="003611D1" w:rsidP="00AE6ED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представленный заместителем главы муниципального образования Выселковский район  И.А.Колесниковой проект решения Совета муниципального образования Выселковский район  «О внесении изменений в Решение Совета муниципального образования Выселковский район от                    12 декабря 2017 года № 1-193  «Об утверждении бюджета муниципального образования Выселковский район на 2018 год  и на плановый период 2019 и 2020 годов», Совет муниципального образования Выселковский район                        р е ш и л:</w:t>
      </w:r>
    </w:p>
    <w:p w:rsidR="003611D1" w:rsidRDefault="003611D1" w:rsidP="00AE6ED3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муниципального образования Выселковский район  от 12 декабря 2017 года № 1-193  «Об утверждении бюджета муниципального образования Выселковский район на 2018 год  и на плановый период 2019 и 2020 годов» следующие изменения:</w:t>
      </w:r>
    </w:p>
    <w:p w:rsidR="003611D1" w:rsidRDefault="003611D1" w:rsidP="00AE6ED3">
      <w:pPr>
        <w:pStyle w:val="PlainText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подпункт 1 пункта 1 решения изложить в новой редакции: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районного бюджета на                    2018 год: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 1239619,5 тыс. рублей;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в сумме 1285415,7 тыс. рублей;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муниципального образования Выселковский район на 1 января 2019 года в сумме  7200,0 тыс. рублей, в том числе верхний предел долга по муниципальным гарантиям муниципального образования Выселковский район в сумме  0,0 тыс. рублей;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4) дефицит районного бюджета в сумме  45796,2 тыс. рублей.»;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б) подпункт 3 пункта 16 решения изложить в новой редакции: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«3. Установить предельный объем муниципального долга муниципального образования Выселковский район на 2018 год в сумме                          31200,0 тыс. рублей, на 2019 год в сумме 56060,0 тыс. рублей, на 2020 год в сумме 39148,0 тыс. рублей».</w:t>
      </w:r>
    </w:p>
    <w:p w:rsidR="003611D1" w:rsidRDefault="003611D1" w:rsidP="00AE6ED3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2.Приложения  3, 5, 8, 10, 12,16  изложить в новой редакции.</w:t>
      </w:r>
    </w:p>
    <w:p w:rsidR="003611D1" w:rsidRDefault="003611D1" w:rsidP="00AE6ED3">
      <w:pPr>
        <w:pStyle w:val="PlainText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3611D1" w:rsidRDefault="003611D1" w:rsidP="00AE6ED3">
      <w:pPr>
        <w:tabs>
          <w:tab w:val="left" w:pos="5595"/>
        </w:tabs>
        <w:rPr>
          <w:sz w:val="28"/>
          <w:szCs w:val="28"/>
        </w:rPr>
      </w:pPr>
    </w:p>
    <w:p w:rsidR="003611D1" w:rsidRDefault="003611D1" w:rsidP="00AE6ED3">
      <w:pPr>
        <w:tabs>
          <w:tab w:val="left" w:pos="5595"/>
        </w:tabs>
        <w:rPr>
          <w:sz w:val="28"/>
          <w:szCs w:val="28"/>
        </w:rPr>
      </w:pPr>
    </w:p>
    <w:p w:rsidR="003611D1" w:rsidRDefault="003611D1" w:rsidP="00AE6ED3">
      <w:pPr>
        <w:tabs>
          <w:tab w:val="left" w:pos="5595"/>
        </w:tabs>
        <w:rPr>
          <w:sz w:val="28"/>
          <w:szCs w:val="28"/>
        </w:rPr>
      </w:pPr>
    </w:p>
    <w:p w:rsidR="003611D1" w:rsidRDefault="003611D1" w:rsidP="00AE6ED3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Председатель Совета</w:t>
      </w:r>
    </w:p>
    <w:p w:rsidR="003611D1" w:rsidRDefault="003611D1" w:rsidP="00AE6ED3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>Выселковский район                                                   муниципального образования</w:t>
      </w:r>
    </w:p>
    <w:p w:rsidR="003611D1" w:rsidRDefault="003611D1" w:rsidP="00AE6ED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Выселковский район       </w:t>
      </w:r>
    </w:p>
    <w:p w:rsidR="003611D1" w:rsidRDefault="003611D1" w:rsidP="00AE6ED3">
      <w:pPr>
        <w:widowControl w:val="0"/>
        <w:jc w:val="center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                        С.И.Фирстков</w:t>
      </w:r>
      <w:r>
        <w:rPr>
          <w:sz w:val="28"/>
          <w:szCs w:val="28"/>
        </w:rPr>
        <w:tab/>
        <w:t xml:space="preserve">                                            Н.С.Сочивко</w:t>
      </w:r>
    </w:p>
    <w:p w:rsidR="003611D1" w:rsidRDefault="003611D1"/>
    <w:sectPr w:rsidR="003611D1" w:rsidSect="007A6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ED3"/>
    <w:rsid w:val="00022C0D"/>
    <w:rsid w:val="003611D1"/>
    <w:rsid w:val="00647DE2"/>
    <w:rsid w:val="0075201D"/>
    <w:rsid w:val="00781978"/>
    <w:rsid w:val="007A6890"/>
    <w:rsid w:val="00883EA5"/>
    <w:rsid w:val="008C49B3"/>
    <w:rsid w:val="009F4009"/>
    <w:rsid w:val="00AC04C4"/>
    <w:rsid w:val="00AE6ED3"/>
    <w:rsid w:val="00B55675"/>
    <w:rsid w:val="00BA3DC6"/>
    <w:rsid w:val="00BF3059"/>
    <w:rsid w:val="00CC6249"/>
    <w:rsid w:val="00E542EA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ED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AE6E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E6ED3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PlainTextChar">
    <w:name w:val="Plain Text Char"/>
    <w:aliases w:val="Знак Char"/>
    <w:basedOn w:val="DefaultParagraphFont"/>
    <w:link w:val="PlainText"/>
    <w:uiPriority w:val="99"/>
    <w:semiHidden/>
    <w:locked/>
    <w:rsid w:val="00AE6ED3"/>
    <w:rPr>
      <w:rFonts w:ascii="Courier New" w:hAnsi="Courier New" w:cs="Courier New"/>
    </w:rPr>
  </w:style>
  <w:style w:type="paragraph" w:styleId="PlainText">
    <w:name w:val="Plain Text"/>
    <w:aliases w:val="Знак"/>
    <w:basedOn w:val="Normal"/>
    <w:link w:val="PlainTextChar"/>
    <w:uiPriority w:val="99"/>
    <w:semiHidden/>
    <w:rsid w:val="00AE6ED3"/>
    <w:pPr>
      <w:suppressAutoHyphens w:val="0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rsid w:val="009E40A4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">
    <w:name w:val="Текст Знак1"/>
    <w:basedOn w:val="DefaultParagraphFont"/>
    <w:link w:val="PlainText"/>
    <w:uiPriority w:val="99"/>
    <w:semiHidden/>
    <w:locked/>
    <w:rsid w:val="00AE6ED3"/>
    <w:rPr>
      <w:rFonts w:ascii="Consolas" w:hAnsi="Consolas" w:cs="Times New Roman"/>
      <w:sz w:val="21"/>
      <w:szCs w:val="21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AE6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ED3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393</Words>
  <Characters>2243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Данилиди</cp:lastModifiedBy>
  <cp:revision>3</cp:revision>
  <dcterms:created xsi:type="dcterms:W3CDTF">2018-08-06T13:20:00Z</dcterms:created>
  <dcterms:modified xsi:type="dcterms:W3CDTF">2018-08-06T12:50:00Z</dcterms:modified>
</cp:coreProperties>
</file>